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55FFD" w14:textId="52A517E1" w:rsidR="00D62E6E" w:rsidRPr="00C12F56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</w:pPr>
      <w:r w:rsidRPr="00C12F56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 xml:space="preserve">Załącznik nr </w:t>
      </w:r>
      <w:r w:rsidR="00ED7174" w:rsidRPr="00C12F56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>6</w:t>
      </w:r>
      <w:r w:rsidRPr="00C12F56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C12F56" w14:paraId="19D21C04" w14:textId="77777777" w:rsidTr="00D62E6E">
        <w:tc>
          <w:tcPr>
            <w:tcW w:w="2800" w:type="dxa"/>
          </w:tcPr>
          <w:p w14:paraId="5BB03836" w14:textId="77777777" w:rsidR="00D62E6E" w:rsidRPr="00C12F56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12F56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C12F5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2695E84" w14:textId="77777777" w:rsidR="00D62E6E" w:rsidRPr="00C12F5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F5B9AD5" w14:textId="77777777" w:rsidR="00D62E6E" w:rsidRPr="00C12F5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84FD604" w14:textId="77777777" w:rsidR="00D62E6E" w:rsidRPr="00C12F56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C12F5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C12F5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C12F5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C12F56" w14:paraId="5BAE7202" w14:textId="77777777" w:rsidTr="00D62E6E">
        <w:tc>
          <w:tcPr>
            <w:tcW w:w="2800" w:type="dxa"/>
          </w:tcPr>
          <w:p w14:paraId="2C8980A6" w14:textId="77777777" w:rsidR="00D62E6E" w:rsidRPr="00C12F56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12F56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21926D0" w14:textId="77777777" w:rsidR="00D62E6E" w:rsidRPr="00C12F5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9F2D07C" w14:textId="77777777" w:rsidR="00D62E6E" w:rsidRPr="00C12F56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334CD22" w14:textId="77777777" w:rsidR="00D62E6E" w:rsidRPr="00C12F56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C12F5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C12F56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C12F5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4E589CB4" w14:textId="77777777" w:rsidR="00BC121E" w:rsidRPr="00C12F56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D7174" w:rsidRPr="00C12F56" w14:paraId="1242C745" w14:textId="77777777" w:rsidTr="00D3024F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17C957" w14:textId="77777777" w:rsidR="00ED7174" w:rsidRPr="00C12F56" w:rsidRDefault="00ED7174" w:rsidP="00D3024F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OŚWIADCZENIE WYKONAWCY </w:t>
            </w:r>
          </w:p>
          <w:p w14:paraId="3A93EEE4" w14:textId="487B4104" w:rsidR="00ED7174" w:rsidRPr="00C12F56" w:rsidRDefault="00ED7174" w:rsidP="00D3024F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składane w zakresie art. 108 ust. 1 pkt. 5 ustawy z dnia 11 września 2019 r. Prawo zamówień publicznych </w:t>
            </w:r>
            <w:r w:rsidRPr="00C12F56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(t.j. Dz. U. z 2026 r. poz. 793)</w:t>
            </w:r>
            <w:r w:rsidRPr="00C12F56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(dalej jako: ustawa Pzp), dotyczące:</w:t>
            </w:r>
          </w:p>
          <w:p w14:paraId="584063F6" w14:textId="77777777" w:rsidR="00ED7174" w:rsidRPr="00C12F56" w:rsidRDefault="00ED7174" w:rsidP="00D302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3947CAFB" w14:textId="77777777" w:rsidR="00ED7174" w:rsidRPr="00C12F56" w:rsidRDefault="00ED7174" w:rsidP="00D3024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52658F6D" w14:textId="26E34B81" w:rsidR="00BC121E" w:rsidRPr="00C12F56" w:rsidRDefault="00ED7174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C12F56" w14:paraId="2245687F" w14:textId="77777777" w:rsidTr="00D62E6E">
        <w:tc>
          <w:tcPr>
            <w:tcW w:w="2269" w:type="dxa"/>
          </w:tcPr>
          <w:p w14:paraId="1D3C35D8" w14:textId="77777777" w:rsidR="00D62E6E" w:rsidRPr="00C12F56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9EA72DE" w14:textId="5192ADEE" w:rsidR="00D62E6E" w:rsidRPr="00C12F56" w:rsidRDefault="00ED7174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odbiór, transport  i unieszkodliwianie odpadów medycznych z placówek Samodzielnego Publicznego Zakładu Opieki Zdrowotnej w Siedlcach</w:t>
            </w:r>
            <w:r w:rsidR="00D62E6E" w:rsidRPr="00C12F5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ED7174" w:rsidRPr="00C12F56" w14:paraId="66258F6E" w14:textId="77777777" w:rsidTr="00D3024F">
        <w:tc>
          <w:tcPr>
            <w:tcW w:w="2269" w:type="dxa"/>
          </w:tcPr>
          <w:p w14:paraId="709F94C3" w14:textId="77777777" w:rsidR="00ED7174" w:rsidRPr="00C12F56" w:rsidRDefault="00ED7174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51AF494" w14:textId="27FB5E82" w:rsidR="00ED7174" w:rsidRPr="00C12F56" w:rsidRDefault="00ED7174" w:rsidP="00D3024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odpady medyczne/582/2026</w:t>
            </w:r>
          </w:p>
        </w:tc>
      </w:tr>
    </w:tbl>
    <w:p w14:paraId="0CDBCD44" w14:textId="1A35AD7F" w:rsidR="00BC121E" w:rsidRPr="00C12F56" w:rsidRDefault="00ED7174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C12F5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C12F56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C12F56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675E638C" w14:textId="77777777" w:rsidR="00BC121E" w:rsidRPr="00C12F56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C12F56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C12F56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B1DD464" w14:textId="77777777" w:rsidR="00BF69A4" w:rsidRPr="00C12F56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C12F5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C12F56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C12F56" w14:paraId="695E37A3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D4B3" w14:textId="77777777" w:rsidR="00BC121E" w:rsidRPr="00C12F5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9EBC" w14:textId="77777777" w:rsidR="00BC121E" w:rsidRPr="00C12F56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659E" w14:textId="77777777" w:rsidR="00BC121E" w:rsidRPr="00C12F56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C12F56" w14:paraId="37FA088C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4EDD" w14:textId="77777777" w:rsidR="00BC121E" w:rsidRPr="00C12F5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EA4" w14:textId="77777777" w:rsidR="00BC121E" w:rsidRPr="00C12F5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2C" w14:textId="77777777" w:rsidR="00BC121E" w:rsidRPr="00C12F5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C12F56" w14:paraId="5F0D6C67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BA3B" w14:textId="77777777" w:rsidR="00BC121E" w:rsidRPr="00C12F56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4F7" w14:textId="77777777" w:rsidR="00BC121E" w:rsidRPr="00C12F5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607" w14:textId="77777777" w:rsidR="00BC121E" w:rsidRPr="00C12F56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21049EA9" w14:textId="77777777" w:rsidR="00BC121E" w:rsidRPr="00C12F56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C12F56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49477ACF" w14:textId="77777777" w:rsidR="00BC121E" w:rsidRPr="00C12F56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12F56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563F20A1" w14:textId="77777777" w:rsidR="00067B62" w:rsidRPr="00C12F56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C12F56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C12F56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C12F56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C12F56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4ED39AA0" w14:textId="77777777" w:rsidR="00CF03EF" w:rsidRPr="00C12F56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C12F56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lastRenderedPageBreak/>
        <w:t>**</w:t>
      </w:r>
      <w:r w:rsidRPr="00C12F56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26DFD9AC" w14:textId="77777777" w:rsidR="00067B62" w:rsidRPr="00C12F56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2F56" w14:paraId="3FFD4A72" w14:textId="77777777" w:rsidTr="00620E37">
        <w:tc>
          <w:tcPr>
            <w:tcW w:w="2660" w:type="dxa"/>
          </w:tcPr>
          <w:p w14:paraId="74AE6463" w14:textId="77777777" w:rsidR="00BC121E" w:rsidRPr="00C12F5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14E200D" w14:textId="77777777" w:rsidR="00BC121E" w:rsidRPr="00C12F56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0D3076C1" w14:textId="77777777" w:rsidR="00BC121E" w:rsidRPr="00C12F5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C12F5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C12F5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17489066" w14:textId="77777777" w:rsidR="00BC121E" w:rsidRPr="00C12F5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5D85B11" w14:textId="77777777" w:rsidR="00BC121E" w:rsidRPr="00C12F56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82A75FD" w14:textId="2653A448" w:rsidR="00BC121E" w:rsidRPr="00C12F5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C12F5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ED7174" w:rsidRPr="00C12F5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="00BC121E" w:rsidRPr="00C12F5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C12F56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731DC197" w14:textId="77777777" w:rsidR="00106AC7" w:rsidRPr="00C12F56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C12F56" w:rsidSect="00C12F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0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F8855" w14:textId="77777777" w:rsidR="00883029" w:rsidRDefault="00883029">
      <w:r>
        <w:separator/>
      </w:r>
    </w:p>
  </w:endnote>
  <w:endnote w:type="continuationSeparator" w:id="0">
    <w:p w14:paraId="48B6F407" w14:textId="77777777" w:rsidR="00883029" w:rsidRDefault="00883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641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6F3D7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976A2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7E4F0C9C" w14:textId="4E8E1B08" w:rsidR="00C12F56" w:rsidRPr="00C12F56" w:rsidRDefault="00C12F56" w:rsidP="00C12F56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bookmarkStart w:id="2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2EB10E62" wp14:editId="4A2A29B0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78264483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58E67E" id="Łącznik prosty 1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C12F56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2F1F110B" w14:textId="6AB54794" w:rsidR="009A4CD3" w:rsidRDefault="00C12F56" w:rsidP="00C12F56">
    <w:pPr>
      <w:pStyle w:val="Stopka"/>
      <w:spacing w:after="0"/>
      <w:ind w:right="360"/>
    </w:pPr>
    <w:r w:rsidRPr="00C12F56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C12F56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C12F56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bookmarkEnd w:id="2"/>
    <w:r w:rsidR="009A4CD3">
      <w:rPr>
        <w:rFonts w:ascii="Arial" w:hAnsi="Arial"/>
        <w:sz w:val="18"/>
        <w:szCs w:val="18"/>
      </w:rPr>
      <w:tab/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C12F56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C12F56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C12F56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EDB28" w14:textId="77777777" w:rsidR="00ED7174" w:rsidRDefault="00ED71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57F5D" w14:textId="77777777" w:rsidR="00883029" w:rsidRDefault="00883029">
      <w:r>
        <w:separator/>
      </w:r>
    </w:p>
  </w:footnote>
  <w:footnote w:type="continuationSeparator" w:id="0">
    <w:p w14:paraId="78A01AEF" w14:textId="77777777" w:rsidR="00883029" w:rsidRDefault="00883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96166" w14:textId="77777777" w:rsidR="00ED7174" w:rsidRDefault="00ED71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5F91" w14:textId="77777777" w:rsidR="00C12F56" w:rsidRPr="00C12F56" w:rsidRDefault="00C12F56" w:rsidP="00C12F56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0" w:name="_Hlk233191860"/>
  </w:p>
  <w:p w14:paraId="22F21E69" w14:textId="23ABB00F" w:rsidR="00C12F56" w:rsidRPr="00C12F56" w:rsidRDefault="00C12F56" w:rsidP="00C12F56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7CDBEF71" wp14:editId="28496B72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4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8568BA" w14:textId="77777777" w:rsidR="00C12F56" w:rsidRPr="00C12F56" w:rsidRDefault="00C12F56" w:rsidP="00C12F56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C12F56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C12F56">
      <w:rPr>
        <w:rFonts w:eastAsia="Batang" w:cs="Calibri"/>
        <w:b/>
        <w:lang w:val="en-US" w:eastAsia="pl-PL" w:bidi="ar-IQ"/>
      </w:rPr>
      <w:t>Samodzielny Publiczny Zakład Opieki Zdrowotnej w Siedlcach</w:t>
    </w:r>
    <w:r w:rsidRPr="00C12F56">
      <w:rPr>
        <w:rFonts w:eastAsia="Batang" w:cs="Calibri"/>
        <w:b/>
        <w:lang w:val="en-US" w:eastAsia="pl-PL" w:bidi="ar-IQ"/>
      </w:rPr>
      <w:br/>
      <w:t>ul. Jana Kilińskiego 29, 08 -110 Siedlce</w:t>
    </w:r>
    <w:r w:rsidRPr="00C12F56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C12F56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C12F56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420F8575" w14:textId="43D185FD" w:rsidR="00C12F56" w:rsidRPr="00C12F56" w:rsidRDefault="00C12F56" w:rsidP="00C12F56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2878E9ED" wp14:editId="09B36FB7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213209354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2A235E" id="Łącznik prosty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C12F56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0"/>
  <w:p w14:paraId="0699A60E" w14:textId="77777777" w:rsidR="00ED7174" w:rsidRDefault="00ED71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43122" w14:textId="77777777" w:rsidR="00ED7174" w:rsidRDefault="00ED71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9396860">
    <w:abstractNumId w:val="13"/>
  </w:num>
  <w:num w:numId="2" w16cid:durableId="657684277">
    <w:abstractNumId w:val="0"/>
  </w:num>
  <w:num w:numId="3" w16cid:durableId="1897860875">
    <w:abstractNumId w:val="11"/>
  </w:num>
  <w:num w:numId="4" w16cid:durableId="954288726">
    <w:abstractNumId w:val="8"/>
  </w:num>
  <w:num w:numId="5" w16cid:durableId="360789394">
    <w:abstractNumId w:val="7"/>
  </w:num>
  <w:num w:numId="6" w16cid:durableId="1318025805">
    <w:abstractNumId w:val="1"/>
  </w:num>
  <w:num w:numId="7" w16cid:durableId="804078406">
    <w:abstractNumId w:val="6"/>
  </w:num>
  <w:num w:numId="8" w16cid:durableId="217668492">
    <w:abstractNumId w:val="3"/>
  </w:num>
  <w:num w:numId="9" w16cid:durableId="1308823691">
    <w:abstractNumId w:val="2"/>
  </w:num>
  <w:num w:numId="10" w16cid:durableId="1753038923">
    <w:abstractNumId w:val="5"/>
  </w:num>
  <w:num w:numId="11" w16cid:durableId="1088965885">
    <w:abstractNumId w:val="10"/>
  </w:num>
  <w:num w:numId="12" w16cid:durableId="1187720568">
    <w:abstractNumId w:val="4"/>
  </w:num>
  <w:num w:numId="13" w16cid:durableId="2145543354">
    <w:abstractNumId w:val="9"/>
  </w:num>
  <w:num w:numId="14" w16cid:durableId="3042417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29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3029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12F56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ED7174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CB0D86"/>
  <w15:chartTrackingRefBased/>
  <w15:docId w15:val="{36F401DC-FB60-470C-A223-015CDE9C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customStyle="1" w:styleId="Styl2">
    <w:name w:val="Styl2"/>
    <w:basedOn w:val="Tekstpodstawowywcity"/>
    <w:rsid w:val="00C12F56"/>
    <w:pPr>
      <w:tabs>
        <w:tab w:val="left" w:pos="1134"/>
        <w:tab w:val="right" w:pos="9070"/>
      </w:tabs>
      <w:spacing w:after="0" w:line="240" w:lineRule="auto"/>
      <w:ind w:left="1134" w:hanging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2026-07-22T07:02:00Z</cp:lastPrinted>
  <dcterms:created xsi:type="dcterms:W3CDTF">2026-07-22T07:02:00Z</dcterms:created>
  <dcterms:modified xsi:type="dcterms:W3CDTF">2026-07-22T07:02:00Z</dcterms:modified>
</cp:coreProperties>
</file>